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78" w:rsidRDefault="00245278" w:rsidP="00827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СОВМЕСТНОЕ ЗАСЕДАНИЕ</w:t>
      </w:r>
    </w:p>
    <w:p w:rsidR="00245278" w:rsidRDefault="00245278" w:rsidP="00827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постоянных депутатских комиссий</w:t>
      </w:r>
    </w:p>
    <w:p w:rsidR="00245278" w:rsidRDefault="00245278" w:rsidP="00827A91">
      <w:pPr>
        <w:jc w:val="center"/>
        <w:rPr>
          <w:b/>
          <w:sz w:val="28"/>
          <w:szCs w:val="28"/>
        </w:rPr>
      </w:pPr>
    </w:p>
    <w:p w:rsidR="00245278" w:rsidRDefault="00245278" w:rsidP="00827A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28.10.2019 в 14-30                                                                                      № 42</w:t>
      </w:r>
    </w:p>
    <w:p w:rsidR="00245278" w:rsidRDefault="00245278" w:rsidP="00827A91">
      <w:pPr>
        <w:rPr>
          <w:b/>
          <w:sz w:val="28"/>
          <w:szCs w:val="28"/>
        </w:rPr>
      </w:pPr>
    </w:p>
    <w:p w:rsidR="00245278" w:rsidRDefault="00245278" w:rsidP="00827A91">
      <w:pPr>
        <w:jc w:val="center"/>
        <w:rPr>
          <w:b/>
          <w:sz w:val="28"/>
          <w:szCs w:val="28"/>
        </w:rPr>
      </w:pPr>
    </w:p>
    <w:p w:rsidR="00245278" w:rsidRDefault="00245278" w:rsidP="00827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ПОВЕСТКИ ДНЯ </w:t>
      </w:r>
    </w:p>
    <w:p w:rsidR="00245278" w:rsidRDefault="00245278" w:rsidP="00F02668">
      <w:pPr>
        <w:tabs>
          <w:tab w:val="left" w:pos="360"/>
          <w:tab w:val="left" w:pos="1080"/>
        </w:tabs>
        <w:jc w:val="both"/>
        <w:rPr>
          <w:b/>
          <w:i/>
          <w:sz w:val="16"/>
          <w:szCs w:val="16"/>
        </w:rPr>
      </w:pPr>
    </w:p>
    <w:p w:rsidR="00245278" w:rsidRPr="00196080" w:rsidRDefault="00245278" w:rsidP="00F02668">
      <w:pPr>
        <w:tabs>
          <w:tab w:val="left" w:pos="360"/>
          <w:tab w:val="left" w:pos="1080"/>
        </w:tabs>
        <w:jc w:val="both"/>
        <w:rPr>
          <w:b/>
          <w:i/>
          <w:sz w:val="16"/>
          <w:szCs w:val="16"/>
        </w:rPr>
      </w:pPr>
    </w:p>
    <w:p w:rsidR="00245278" w:rsidRPr="00D355D8" w:rsidRDefault="00245278" w:rsidP="005E24D7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r w:rsidRPr="00D355D8">
        <w:rPr>
          <w:sz w:val="28"/>
          <w:szCs w:val="28"/>
        </w:rPr>
        <w:t xml:space="preserve">О внесении изменений в решение Думы города Пыть-Яха от 14.12.2018  </w:t>
      </w:r>
    </w:p>
    <w:p w:rsidR="00245278" w:rsidRDefault="00245278" w:rsidP="005E24D7">
      <w:pPr>
        <w:ind w:left="285"/>
        <w:jc w:val="both"/>
        <w:rPr>
          <w:i/>
          <w:sz w:val="28"/>
          <w:szCs w:val="28"/>
        </w:rPr>
      </w:pPr>
      <w:r w:rsidRPr="00D355D8">
        <w:rPr>
          <w:sz w:val="28"/>
          <w:szCs w:val="28"/>
        </w:rPr>
        <w:t>№ 210 «О бюджете города Пыть-Яха на 2019 год и на плановый период 2020 и 2021 годов»</w:t>
      </w:r>
      <w:r>
        <w:rPr>
          <w:sz w:val="28"/>
          <w:szCs w:val="28"/>
        </w:rPr>
        <w:t xml:space="preserve"> </w:t>
      </w:r>
      <w:r w:rsidRPr="00D355D8">
        <w:rPr>
          <w:sz w:val="28"/>
          <w:szCs w:val="28"/>
        </w:rPr>
        <w:t>(в редакции от 22.03.2019 № 231, от 14.06.2019 № 257</w:t>
      </w:r>
      <w:r>
        <w:rPr>
          <w:sz w:val="28"/>
          <w:szCs w:val="28"/>
        </w:rPr>
        <w:t>, от 16.09.2019 № 268</w:t>
      </w:r>
      <w:bookmarkStart w:id="0" w:name="_GoBack"/>
      <w:bookmarkEnd w:id="0"/>
      <w:r w:rsidRPr="00D355D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45278" w:rsidRDefault="00245278" w:rsidP="006A3E27">
      <w:pPr>
        <w:tabs>
          <w:tab w:val="left" w:pos="709"/>
        </w:tabs>
        <w:ind w:left="2410" w:hanging="1984"/>
        <w:rPr>
          <w:i/>
          <w:sz w:val="28"/>
          <w:szCs w:val="28"/>
        </w:rPr>
      </w:pPr>
      <w:r w:rsidRPr="00776BC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406FB5">
        <w:rPr>
          <w:i/>
          <w:sz w:val="28"/>
          <w:szCs w:val="28"/>
        </w:rPr>
        <w:t xml:space="preserve">Докладчик:    </w:t>
      </w:r>
      <w:r>
        <w:rPr>
          <w:i/>
          <w:sz w:val="28"/>
          <w:szCs w:val="28"/>
        </w:rPr>
        <w:t xml:space="preserve"> </w:t>
      </w:r>
      <w:r w:rsidRPr="00406FB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406FB5">
        <w:rPr>
          <w:i/>
          <w:sz w:val="28"/>
          <w:szCs w:val="28"/>
        </w:rPr>
        <w:t>заместитель главы города Пыть-Яха – председатель</w:t>
      </w:r>
    </w:p>
    <w:p w:rsidR="00245278" w:rsidRDefault="00245278" w:rsidP="006A3E27">
      <w:pPr>
        <w:tabs>
          <w:tab w:val="left" w:pos="709"/>
        </w:tabs>
        <w:ind w:left="2410" w:hanging="198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</w:t>
      </w:r>
      <w:r w:rsidRPr="00406FB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</w:t>
      </w:r>
      <w:r w:rsidRPr="00406FB5">
        <w:rPr>
          <w:i/>
          <w:sz w:val="28"/>
          <w:szCs w:val="28"/>
        </w:rPr>
        <w:t>комитета по финансам администрации города</w:t>
      </w:r>
    </w:p>
    <w:p w:rsidR="00245278" w:rsidRDefault="00245278" w:rsidP="006A3E27">
      <w:pPr>
        <w:tabs>
          <w:tab w:val="left" w:pos="360"/>
          <w:tab w:val="left" w:pos="108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</w:t>
      </w:r>
      <w:r w:rsidRPr="00406FB5">
        <w:rPr>
          <w:i/>
          <w:sz w:val="28"/>
          <w:szCs w:val="28"/>
        </w:rPr>
        <w:t>Пыть-Яха</w:t>
      </w:r>
      <w:r>
        <w:rPr>
          <w:i/>
          <w:sz w:val="28"/>
          <w:szCs w:val="28"/>
        </w:rPr>
        <w:t xml:space="preserve"> </w:t>
      </w:r>
      <w:r w:rsidRPr="00406FB5">
        <w:rPr>
          <w:i/>
          <w:sz w:val="28"/>
          <w:szCs w:val="28"/>
        </w:rPr>
        <w:t xml:space="preserve"> Стефогло Венера Валерьевна</w:t>
      </w:r>
      <w:r>
        <w:rPr>
          <w:i/>
          <w:sz w:val="28"/>
          <w:szCs w:val="28"/>
        </w:rPr>
        <w:t xml:space="preserve">         </w:t>
      </w:r>
    </w:p>
    <w:p w:rsidR="00245278" w:rsidRPr="00776BC4" w:rsidRDefault="00245278" w:rsidP="006A3E27">
      <w:pPr>
        <w:tabs>
          <w:tab w:val="left" w:pos="360"/>
          <w:tab w:val="left" w:pos="108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Pr="00776BC4">
        <w:rPr>
          <w:i/>
          <w:sz w:val="28"/>
          <w:szCs w:val="28"/>
        </w:rPr>
        <w:t>Содокладчик:</w:t>
      </w:r>
      <w:r>
        <w:rPr>
          <w:i/>
          <w:sz w:val="28"/>
          <w:szCs w:val="28"/>
        </w:rPr>
        <w:t xml:space="preserve">   </w:t>
      </w:r>
      <w:r w:rsidRPr="00776BC4">
        <w:rPr>
          <w:i/>
          <w:sz w:val="28"/>
          <w:szCs w:val="28"/>
        </w:rPr>
        <w:t xml:space="preserve">председатель Счетно-контрольной  </w:t>
      </w:r>
      <w:r>
        <w:rPr>
          <w:i/>
          <w:sz w:val="28"/>
          <w:szCs w:val="28"/>
        </w:rPr>
        <w:t>палаты</w:t>
      </w:r>
      <w:r w:rsidRPr="00776BC4">
        <w:rPr>
          <w:i/>
          <w:sz w:val="28"/>
          <w:szCs w:val="28"/>
        </w:rPr>
        <w:t xml:space="preserve">                          </w:t>
      </w:r>
    </w:p>
    <w:p w:rsidR="00245278" w:rsidRDefault="00245278" w:rsidP="006A3E27">
      <w:pPr>
        <w:tabs>
          <w:tab w:val="left" w:pos="709"/>
          <w:tab w:val="left" w:pos="2700"/>
        </w:tabs>
        <w:ind w:left="720"/>
        <w:jc w:val="both"/>
        <w:rPr>
          <w:i/>
          <w:sz w:val="28"/>
          <w:szCs w:val="28"/>
        </w:rPr>
      </w:pPr>
      <w:r w:rsidRPr="00776BC4">
        <w:rPr>
          <w:i/>
          <w:sz w:val="28"/>
          <w:szCs w:val="28"/>
        </w:rPr>
        <w:t xml:space="preserve">                     </w:t>
      </w:r>
      <w:r>
        <w:rPr>
          <w:i/>
          <w:sz w:val="28"/>
          <w:szCs w:val="28"/>
        </w:rPr>
        <w:t xml:space="preserve"> </w:t>
      </w:r>
      <w:r w:rsidRPr="00776BC4">
        <w:rPr>
          <w:i/>
          <w:sz w:val="28"/>
          <w:szCs w:val="28"/>
        </w:rPr>
        <w:t>города Пыть-Яха Мурахтанов Владислав Юрьевич</w:t>
      </w:r>
    </w:p>
    <w:p w:rsidR="00245278" w:rsidRPr="008B30CC" w:rsidRDefault="00245278" w:rsidP="006A3E27">
      <w:pPr>
        <w:ind w:firstLine="567"/>
        <w:jc w:val="both"/>
        <w:rPr>
          <w:bCs/>
          <w:sz w:val="28"/>
          <w:szCs w:val="20"/>
        </w:rPr>
      </w:pPr>
    </w:p>
    <w:p w:rsidR="00245278" w:rsidRDefault="00245278" w:rsidP="00880541">
      <w:pPr>
        <w:tabs>
          <w:tab w:val="left" w:pos="709"/>
          <w:tab w:val="left" w:pos="2700"/>
        </w:tabs>
        <w:ind w:left="720"/>
        <w:jc w:val="both"/>
        <w:rPr>
          <w:i/>
          <w:sz w:val="28"/>
          <w:szCs w:val="28"/>
        </w:rPr>
      </w:pPr>
    </w:p>
    <w:p w:rsidR="00245278" w:rsidRDefault="00245278" w:rsidP="002641D6">
      <w:pPr>
        <w:jc w:val="both"/>
        <w:rPr>
          <w:b/>
          <w:sz w:val="28"/>
          <w:szCs w:val="28"/>
        </w:rPr>
      </w:pPr>
    </w:p>
    <w:p w:rsidR="00245278" w:rsidRDefault="00245278" w:rsidP="002641D6">
      <w:pPr>
        <w:jc w:val="both"/>
        <w:rPr>
          <w:b/>
          <w:sz w:val="28"/>
          <w:szCs w:val="28"/>
        </w:rPr>
      </w:pPr>
    </w:p>
    <w:p w:rsidR="00245278" w:rsidRDefault="00245278" w:rsidP="00FF7E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</w:t>
      </w:r>
    </w:p>
    <w:p w:rsidR="00245278" w:rsidRDefault="00245278" w:rsidP="004F5885">
      <w:pPr>
        <w:jc w:val="both"/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О.В. Шевченко </w:t>
      </w:r>
    </w:p>
    <w:sectPr w:rsidR="00245278" w:rsidSect="00196080">
      <w:pgSz w:w="11906" w:h="16838"/>
      <w:pgMar w:top="107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2227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0A8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F2E4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EA0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EEC1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440A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5A8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6876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B4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DC15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0248A6"/>
    <w:multiLevelType w:val="hybridMultilevel"/>
    <w:tmpl w:val="9D2C0FEA"/>
    <w:lvl w:ilvl="0" w:tplc="D19E3766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1">
    <w:nsid w:val="2A4256E8"/>
    <w:multiLevelType w:val="hybridMultilevel"/>
    <w:tmpl w:val="47749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197"/>
    <w:rsid w:val="000210AA"/>
    <w:rsid w:val="00021451"/>
    <w:rsid w:val="0002602D"/>
    <w:rsid w:val="00032513"/>
    <w:rsid w:val="000426B6"/>
    <w:rsid w:val="0004475F"/>
    <w:rsid w:val="00050705"/>
    <w:rsid w:val="0005104E"/>
    <w:rsid w:val="000A2C92"/>
    <w:rsid w:val="000B61FD"/>
    <w:rsid w:val="000C61B3"/>
    <w:rsid w:val="000D061F"/>
    <w:rsid w:val="000D154B"/>
    <w:rsid w:val="000F73C7"/>
    <w:rsid w:val="00116DDE"/>
    <w:rsid w:val="001223F5"/>
    <w:rsid w:val="00125353"/>
    <w:rsid w:val="0013693A"/>
    <w:rsid w:val="001442BA"/>
    <w:rsid w:val="00172399"/>
    <w:rsid w:val="001821EC"/>
    <w:rsid w:val="00185A70"/>
    <w:rsid w:val="00196080"/>
    <w:rsid w:val="001A0A93"/>
    <w:rsid w:val="001E3613"/>
    <w:rsid w:val="001E470D"/>
    <w:rsid w:val="001F3C74"/>
    <w:rsid w:val="0020474B"/>
    <w:rsid w:val="002259C9"/>
    <w:rsid w:val="00225A5B"/>
    <w:rsid w:val="0023244D"/>
    <w:rsid w:val="00245278"/>
    <w:rsid w:val="00261AD2"/>
    <w:rsid w:val="002641D6"/>
    <w:rsid w:val="00276334"/>
    <w:rsid w:val="002941E8"/>
    <w:rsid w:val="002A42D3"/>
    <w:rsid w:val="002A5628"/>
    <w:rsid w:val="002B0E8F"/>
    <w:rsid w:val="002B3D9A"/>
    <w:rsid w:val="002E1B0F"/>
    <w:rsid w:val="00356E5F"/>
    <w:rsid w:val="00362A52"/>
    <w:rsid w:val="003975C4"/>
    <w:rsid w:val="00397CB6"/>
    <w:rsid w:val="003A1627"/>
    <w:rsid w:val="003C5300"/>
    <w:rsid w:val="003D1BE1"/>
    <w:rsid w:val="003F51CA"/>
    <w:rsid w:val="00406FB5"/>
    <w:rsid w:val="00422970"/>
    <w:rsid w:val="00426CC7"/>
    <w:rsid w:val="00441CA8"/>
    <w:rsid w:val="004A2E62"/>
    <w:rsid w:val="004A7ECB"/>
    <w:rsid w:val="004D4D8F"/>
    <w:rsid w:val="004E05B0"/>
    <w:rsid w:val="004F5885"/>
    <w:rsid w:val="00513461"/>
    <w:rsid w:val="00522410"/>
    <w:rsid w:val="00537728"/>
    <w:rsid w:val="00556A35"/>
    <w:rsid w:val="00560B3F"/>
    <w:rsid w:val="0057669E"/>
    <w:rsid w:val="005D2837"/>
    <w:rsid w:val="005E24D7"/>
    <w:rsid w:val="005E5557"/>
    <w:rsid w:val="005F08E6"/>
    <w:rsid w:val="00637582"/>
    <w:rsid w:val="006435F3"/>
    <w:rsid w:val="0064466E"/>
    <w:rsid w:val="0067275E"/>
    <w:rsid w:val="006759C9"/>
    <w:rsid w:val="006856F4"/>
    <w:rsid w:val="00694F05"/>
    <w:rsid w:val="006A3E27"/>
    <w:rsid w:val="006B6396"/>
    <w:rsid w:val="006C373D"/>
    <w:rsid w:val="006C7753"/>
    <w:rsid w:val="006D7EA8"/>
    <w:rsid w:val="00711F5B"/>
    <w:rsid w:val="00744025"/>
    <w:rsid w:val="00766492"/>
    <w:rsid w:val="00772F91"/>
    <w:rsid w:val="00776BC4"/>
    <w:rsid w:val="00793B59"/>
    <w:rsid w:val="007B4ED0"/>
    <w:rsid w:val="007B618D"/>
    <w:rsid w:val="007E088A"/>
    <w:rsid w:val="007E182D"/>
    <w:rsid w:val="007E2779"/>
    <w:rsid w:val="007E5BC5"/>
    <w:rsid w:val="00805EFA"/>
    <w:rsid w:val="00817940"/>
    <w:rsid w:val="00822E6A"/>
    <w:rsid w:val="00827A91"/>
    <w:rsid w:val="0083380C"/>
    <w:rsid w:val="0087078D"/>
    <w:rsid w:val="00870947"/>
    <w:rsid w:val="008750E1"/>
    <w:rsid w:val="00880541"/>
    <w:rsid w:val="008819D8"/>
    <w:rsid w:val="00890E24"/>
    <w:rsid w:val="0089187A"/>
    <w:rsid w:val="008954E0"/>
    <w:rsid w:val="008A2A44"/>
    <w:rsid w:val="008A7D87"/>
    <w:rsid w:val="008B30CC"/>
    <w:rsid w:val="008B61FB"/>
    <w:rsid w:val="008D49BA"/>
    <w:rsid w:val="008D7B3D"/>
    <w:rsid w:val="009116C1"/>
    <w:rsid w:val="00912B86"/>
    <w:rsid w:val="00941E73"/>
    <w:rsid w:val="00957A17"/>
    <w:rsid w:val="009716C9"/>
    <w:rsid w:val="0097534C"/>
    <w:rsid w:val="009761C1"/>
    <w:rsid w:val="00980ACA"/>
    <w:rsid w:val="00990245"/>
    <w:rsid w:val="009B65AA"/>
    <w:rsid w:val="009C272B"/>
    <w:rsid w:val="009C6C68"/>
    <w:rsid w:val="009E05EC"/>
    <w:rsid w:val="00A120B9"/>
    <w:rsid w:val="00A142AD"/>
    <w:rsid w:val="00A162D8"/>
    <w:rsid w:val="00A23197"/>
    <w:rsid w:val="00A57FA9"/>
    <w:rsid w:val="00A651BD"/>
    <w:rsid w:val="00A674A8"/>
    <w:rsid w:val="00A67ABC"/>
    <w:rsid w:val="00A72BFC"/>
    <w:rsid w:val="00A75F27"/>
    <w:rsid w:val="00A86A41"/>
    <w:rsid w:val="00A94440"/>
    <w:rsid w:val="00AD6E23"/>
    <w:rsid w:val="00AE72C8"/>
    <w:rsid w:val="00AF5E7D"/>
    <w:rsid w:val="00B11140"/>
    <w:rsid w:val="00B17ED9"/>
    <w:rsid w:val="00B215CA"/>
    <w:rsid w:val="00B230E8"/>
    <w:rsid w:val="00B32189"/>
    <w:rsid w:val="00B42C5E"/>
    <w:rsid w:val="00B677CD"/>
    <w:rsid w:val="00B72160"/>
    <w:rsid w:val="00B80279"/>
    <w:rsid w:val="00BB3B8F"/>
    <w:rsid w:val="00BC3C4C"/>
    <w:rsid w:val="00BC5071"/>
    <w:rsid w:val="00BD6826"/>
    <w:rsid w:val="00BF26A5"/>
    <w:rsid w:val="00BF3CC9"/>
    <w:rsid w:val="00BF7807"/>
    <w:rsid w:val="00C034E2"/>
    <w:rsid w:val="00C04520"/>
    <w:rsid w:val="00C12831"/>
    <w:rsid w:val="00C15B65"/>
    <w:rsid w:val="00C21DEC"/>
    <w:rsid w:val="00C319A8"/>
    <w:rsid w:val="00C36C83"/>
    <w:rsid w:val="00C76E97"/>
    <w:rsid w:val="00C9585A"/>
    <w:rsid w:val="00CA64DD"/>
    <w:rsid w:val="00CC12FB"/>
    <w:rsid w:val="00CC324F"/>
    <w:rsid w:val="00CC64B7"/>
    <w:rsid w:val="00CC6B54"/>
    <w:rsid w:val="00CE2D84"/>
    <w:rsid w:val="00D17385"/>
    <w:rsid w:val="00D20037"/>
    <w:rsid w:val="00D26C5C"/>
    <w:rsid w:val="00D33823"/>
    <w:rsid w:val="00D339D3"/>
    <w:rsid w:val="00D355D8"/>
    <w:rsid w:val="00D547F4"/>
    <w:rsid w:val="00D57C5A"/>
    <w:rsid w:val="00D64F02"/>
    <w:rsid w:val="00D71C72"/>
    <w:rsid w:val="00D837BF"/>
    <w:rsid w:val="00D93E7A"/>
    <w:rsid w:val="00DA2820"/>
    <w:rsid w:val="00DA46BF"/>
    <w:rsid w:val="00E24BB6"/>
    <w:rsid w:val="00E32121"/>
    <w:rsid w:val="00E33F82"/>
    <w:rsid w:val="00E50122"/>
    <w:rsid w:val="00E521CE"/>
    <w:rsid w:val="00E5267F"/>
    <w:rsid w:val="00E811CE"/>
    <w:rsid w:val="00EB5785"/>
    <w:rsid w:val="00EF26FE"/>
    <w:rsid w:val="00EF57D4"/>
    <w:rsid w:val="00F01DAB"/>
    <w:rsid w:val="00F02668"/>
    <w:rsid w:val="00F200E6"/>
    <w:rsid w:val="00F208EA"/>
    <w:rsid w:val="00F30EFF"/>
    <w:rsid w:val="00F40F64"/>
    <w:rsid w:val="00F41F25"/>
    <w:rsid w:val="00F423A3"/>
    <w:rsid w:val="00F52A64"/>
    <w:rsid w:val="00F66E03"/>
    <w:rsid w:val="00F72AEA"/>
    <w:rsid w:val="00F91F25"/>
    <w:rsid w:val="00FC077F"/>
    <w:rsid w:val="00FD08A2"/>
    <w:rsid w:val="00FF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E9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7E9E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7E9E"/>
    <w:rPr>
      <w:rFonts w:ascii="Arial" w:hAnsi="Arial"/>
      <w:b/>
      <w:kern w:val="32"/>
      <w:sz w:val="32"/>
      <w:lang w:eastAsia="ru-RU"/>
    </w:rPr>
  </w:style>
  <w:style w:type="paragraph" w:styleId="BodyText">
    <w:name w:val="Body Text"/>
    <w:basedOn w:val="Normal"/>
    <w:link w:val="BodyTextChar"/>
    <w:uiPriority w:val="99"/>
    <w:rsid w:val="00FF7E9E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F7E9E"/>
    <w:rPr>
      <w:rFonts w:ascii="Times New Roman" w:hAnsi="Times New Roman"/>
      <w:sz w:val="24"/>
      <w:lang w:eastAsia="ru-RU"/>
    </w:rPr>
  </w:style>
  <w:style w:type="paragraph" w:customStyle="1" w:styleId="Title">
    <w:name w:val="Title!Название НПА"/>
    <w:basedOn w:val="Normal"/>
    <w:uiPriority w:val="99"/>
    <w:rsid w:val="00FF7E9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Title">
    <w:name w:val="ConsTitle"/>
    <w:uiPriority w:val="99"/>
    <w:rsid w:val="00980ACA"/>
    <w:pPr>
      <w:widowControl w:val="0"/>
      <w:snapToGrid w:val="0"/>
      <w:ind w:right="19772"/>
    </w:pPr>
    <w:rPr>
      <w:rFonts w:ascii="Arial" w:eastAsia="Times New Roman" w:hAnsi="Arial"/>
      <w:b/>
      <w:sz w:val="16"/>
      <w:szCs w:val="20"/>
    </w:rPr>
  </w:style>
  <w:style w:type="paragraph" w:styleId="ListParagraph">
    <w:name w:val="List Paragraph"/>
    <w:basedOn w:val="Normal"/>
    <w:uiPriority w:val="99"/>
    <w:qFormat/>
    <w:rsid w:val="00980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B0E8F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0E8F"/>
    <w:rPr>
      <w:rFonts w:ascii="Segoe UI" w:hAnsi="Segoe UI"/>
      <w:sz w:val="18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AE72C8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E72C8"/>
    <w:rPr>
      <w:rFonts w:ascii="Times New Roman" w:hAnsi="Times New Roman"/>
      <w:sz w:val="16"/>
      <w:lang w:eastAsia="ru-RU"/>
    </w:rPr>
  </w:style>
  <w:style w:type="paragraph" w:customStyle="1" w:styleId="ConsPlusTitle">
    <w:name w:val="ConsPlusTitle"/>
    <w:uiPriority w:val="99"/>
    <w:rsid w:val="00827A9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B321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321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133</Words>
  <Characters>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2019-10-25T11:23:00Z</cp:lastPrinted>
  <dcterms:created xsi:type="dcterms:W3CDTF">2019-10-25T11:20:00Z</dcterms:created>
  <dcterms:modified xsi:type="dcterms:W3CDTF">2019-10-25T11:33:00Z</dcterms:modified>
</cp:coreProperties>
</file>